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F1A" w:rsidRDefault="00DF2BCB" w:rsidP="00DF2BCB">
      <w:pPr>
        <w:ind w:right="-15"/>
        <w:rPr>
          <w:rFonts w:asciiTheme="minorHAnsi" w:hAnsiTheme="minorHAnsi" w:cstheme="minorHAnsi"/>
          <w:b/>
          <w:sz w:val="22"/>
          <w:szCs w:val="22"/>
        </w:rPr>
      </w:pPr>
      <w:r w:rsidRPr="00DF2BCB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DF2BCB">
        <w:rPr>
          <w:rFonts w:asciiTheme="minorHAnsi" w:hAnsiTheme="minorHAnsi" w:cstheme="minorHAnsi"/>
          <w:b/>
          <w:sz w:val="22"/>
          <w:szCs w:val="22"/>
        </w:rPr>
        <w:t xml:space="preserve">36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DF2BCB">
        <w:rPr>
          <w:rFonts w:asciiTheme="minorHAnsi" w:hAnsiTheme="minorHAnsi" w:cstheme="minorHAnsi"/>
          <w:b/>
          <w:sz w:val="22"/>
          <w:szCs w:val="22"/>
        </w:rPr>
        <w:t>Zestawienie wydatków inwestycyjnych</w:t>
      </w:r>
    </w:p>
    <w:p w:rsidR="00DF2BCB" w:rsidRDefault="00DF2BCB" w:rsidP="00DF2BCB">
      <w:pPr>
        <w:ind w:right="-15"/>
        <w:rPr>
          <w:rFonts w:asciiTheme="minorHAnsi" w:hAnsiTheme="minorHAnsi" w:cstheme="minorHAnsi"/>
          <w:b/>
          <w:sz w:val="22"/>
          <w:szCs w:val="22"/>
        </w:rPr>
      </w:pPr>
    </w:p>
    <w:p w:rsidR="00F601F2" w:rsidRPr="00F601F2" w:rsidRDefault="00F601F2" w:rsidP="00F601F2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F601F2">
        <w:rPr>
          <w:rFonts w:asciiTheme="minorHAnsi" w:hAnsiTheme="minorHAnsi" w:cstheme="minorHAnsi"/>
          <w:b/>
          <w:sz w:val="22"/>
          <w:szCs w:val="22"/>
        </w:rPr>
        <w:t xml:space="preserve">Zestawienie poniesionych wydatków inwestycyjnych 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jc w:val="both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Szczegółowe zestawienie towarów i usług zakupionych ze środków jednorazowej dotacji inwestycyjnej i wkładu własnego objętych umową nr  …………………………………………………….. </w:t>
      </w:r>
    </w:p>
    <w:p w:rsidR="00F601F2" w:rsidRPr="00F601F2" w:rsidRDefault="00F601F2" w:rsidP="00F601F2">
      <w:pPr>
        <w:ind w:left="394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  <w:r w:rsidRPr="00F601F2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F601F2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F601F2" w:rsidRPr="00F601F2" w:rsidRDefault="00F601F2" w:rsidP="00F601F2">
      <w:pPr>
        <w:ind w:left="394"/>
        <w:rPr>
          <w:rFonts w:asciiTheme="minorHAnsi" w:hAnsiTheme="minorHAnsi" w:cstheme="minorHAnsi"/>
          <w:sz w:val="22"/>
          <w:szCs w:val="22"/>
        </w:rPr>
      </w:pPr>
    </w:p>
    <w:tbl>
      <w:tblPr>
        <w:tblW w:w="14078" w:type="dxa"/>
        <w:tblInd w:w="-70" w:type="dxa"/>
        <w:tblCellMar>
          <w:left w:w="0" w:type="dxa"/>
          <w:right w:w="204" w:type="dxa"/>
        </w:tblCellMar>
        <w:tblLook w:val="04A0" w:firstRow="1" w:lastRow="0" w:firstColumn="1" w:lastColumn="0" w:noHBand="0" w:noVBand="1"/>
      </w:tblPr>
      <w:tblGrid>
        <w:gridCol w:w="523"/>
        <w:gridCol w:w="1104"/>
        <w:gridCol w:w="1412"/>
        <w:gridCol w:w="2358"/>
        <w:gridCol w:w="3375"/>
        <w:gridCol w:w="1940"/>
        <w:gridCol w:w="1492"/>
        <w:gridCol w:w="642"/>
        <w:gridCol w:w="1232"/>
      </w:tblGrid>
      <w:tr w:rsidR="00F601F2" w:rsidRPr="00F601F2" w:rsidTr="002A1AFC">
        <w:trPr>
          <w:trHeight w:val="1978"/>
        </w:trPr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ind w:left="5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Data zakupu</w:t>
            </w:r>
          </w:p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(Data zapłaty)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ind w:left="13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Nazwa sprzedawcy</w:t>
            </w:r>
          </w:p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(NIP)</w: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nazwa towaru i nr pozycji z</w:t>
            </w:r>
          </w:p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harmonogramu rzeczowo -</w:t>
            </w:r>
          </w:p>
          <w:p w:rsidR="00F601F2" w:rsidRPr="00F601F2" w:rsidRDefault="00F601F2" w:rsidP="002A1AFC">
            <w:pPr>
              <w:ind w:left="2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finansowego</w:t>
            </w:r>
          </w:p>
          <w:p w:rsidR="00F601F2" w:rsidRPr="00F601F2" w:rsidRDefault="00F601F2" w:rsidP="002A1AFC">
            <w:pPr>
              <w:ind w:left="7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(w tym m.in. nazwa/marka/model)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ind w:left="4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Szczegółowa specyfikacja (parametry techniczne lub jakościowe)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Numer</w:t>
            </w:r>
          </w:p>
          <w:p w:rsidR="00F601F2" w:rsidRPr="00F601F2" w:rsidRDefault="00F601F2" w:rsidP="002A1AFC">
            <w:pPr>
              <w:ind w:left="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seryjny/fabryczny</w:t>
            </w:r>
          </w:p>
          <w:p w:rsidR="00F601F2" w:rsidRPr="00F601F2" w:rsidRDefault="00F601F2" w:rsidP="002A1AFC">
            <w:pPr>
              <w:ind w:left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(dotyczy zakupionego sprzętu/urządzeń)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ind w:left="1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Cena jednostkowa</w:t>
            </w:r>
          </w:p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(brutto)</w:t>
            </w:r>
          </w:p>
        </w:tc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ind w:left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Kwota całkowita</w:t>
            </w:r>
          </w:p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(brutto)</w:t>
            </w:r>
          </w:p>
        </w:tc>
      </w:tr>
      <w:tr w:rsidR="00F601F2" w:rsidRPr="00F601F2" w:rsidTr="002A1AFC">
        <w:trPr>
          <w:trHeight w:val="64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601F2" w:rsidRPr="00F601F2" w:rsidTr="002A1AFC">
        <w:trPr>
          <w:trHeight w:val="40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601F2" w:rsidRPr="00F601F2" w:rsidTr="002A1AFC">
        <w:trPr>
          <w:trHeight w:val="42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601F2" w:rsidRPr="00F601F2" w:rsidTr="002A1AFC">
        <w:trPr>
          <w:trHeight w:val="4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1F2" w:rsidRPr="00F601F2" w:rsidRDefault="00F601F2" w:rsidP="002A1AFC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601F2" w:rsidRPr="00F601F2" w:rsidRDefault="00F601F2" w:rsidP="00F601F2">
      <w:pPr>
        <w:jc w:val="both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>Oświadczam, iż dokonane zakupy towarów i/lub usług są zgodne z zatwierdzonym przez ProEco One spółkę z ograniczoną odpowiedzialnością  biznesplanem w ramach projektu  „</w:t>
      </w:r>
      <w:r>
        <w:rPr>
          <w:rFonts w:asciiTheme="minorHAnsi" w:hAnsiTheme="minorHAnsi" w:cstheme="minorHAnsi"/>
          <w:sz w:val="22"/>
          <w:szCs w:val="22"/>
        </w:rPr>
        <w:t>OTWARCI NA ZMIANY</w:t>
      </w:r>
      <w:r w:rsidRPr="00F601F2">
        <w:rPr>
          <w:rFonts w:asciiTheme="minorHAnsi" w:hAnsiTheme="minorHAnsi" w:cstheme="minorHAnsi"/>
          <w:sz w:val="22"/>
          <w:szCs w:val="22"/>
        </w:rPr>
        <w:t xml:space="preserve">” realizowanego przez Beneficjenta w ramach działania </w:t>
      </w:r>
      <w:r>
        <w:rPr>
          <w:rFonts w:asciiTheme="minorHAnsi" w:hAnsiTheme="minorHAnsi" w:cstheme="minorHAnsi"/>
          <w:sz w:val="22"/>
          <w:szCs w:val="22"/>
        </w:rPr>
        <w:t>5.6.</w:t>
      </w:r>
      <w:r w:rsidRPr="00F601F2">
        <w:rPr>
          <w:rFonts w:asciiTheme="minorHAnsi" w:hAnsiTheme="minorHAnsi" w:cstheme="minorHAnsi"/>
          <w:sz w:val="22"/>
          <w:szCs w:val="22"/>
        </w:rPr>
        <w:t xml:space="preserve"> RPO </w:t>
      </w:r>
      <w:r>
        <w:rPr>
          <w:rFonts w:asciiTheme="minorHAnsi" w:hAnsiTheme="minorHAnsi" w:cstheme="minorHAnsi"/>
          <w:sz w:val="22"/>
          <w:szCs w:val="22"/>
        </w:rPr>
        <w:t xml:space="preserve">WP </w:t>
      </w:r>
      <w:r w:rsidRPr="00F601F2">
        <w:rPr>
          <w:rFonts w:asciiTheme="minorHAnsi" w:hAnsiTheme="minorHAnsi" w:cstheme="minorHAnsi"/>
          <w:sz w:val="22"/>
          <w:szCs w:val="22"/>
        </w:rPr>
        <w:t xml:space="preserve">2014-2020. 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>Imię i nazwisko:…………</w:t>
      </w:r>
      <w:r>
        <w:rPr>
          <w:rFonts w:asciiTheme="minorHAnsi" w:hAnsiTheme="minorHAnsi" w:cstheme="minorHAnsi"/>
          <w:sz w:val="22"/>
          <w:szCs w:val="22"/>
        </w:rPr>
        <w:t>….</w:t>
      </w:r>
      <w:r w:rsidRPr="00F601F2">
        <w:rPr>
          <w:rFonts w:asciiTheme="minorHAnsi" w:hAnsiTheme="minorHAnsi" w:cstheme="minorHAnsi"/>
          <w:sz w:val="22"/>
          <w:szCs w:val="22"/>
        </w:rPr>
        <w:t xml:space="preserve">…..……………………….………..  </w:t>
      </w:r>
      <w:r w:rsidRPr="00F601F2">
        <w:rPr>
          <w:rFonts w:asciiTheme="minorHAnsi" w:hAnsiTheme="minorHAnsi" w:cstheme="minorHAnsi"/>
          <w:sz w:val="22"/>
          <w:szCs w:val="22"/>
        </w:rPr>
        <w:tab/>
        <w:t xml:space="preserve">      data: …………………</w:t>
      </w:r>
      <w:r>
        <w:rPr>
          <w:rFonts w:asciiTheme="minorHAnsi" w:hAnsiTheme="minorHAnsi" w:cstheme="minorHAnsi"/>
          <w:sz w:val="22"/>
          <w:szCs w:val="22"/>
        </w:rPr>
        <w:t>………….</w:t>
      </w:r>
      <w:r w:rsidRPr="00F601F2">
        <w:rPr>
          <w:rFonts w:asciiTheme="minorHAnsi" w:hAnsiTheme="minorHAnsi" w:cstheme="minorHAnsi"/>
          <w:sz w:val="22"/>
          <w:szCs w:val="22"/>
        </w:rPr>
        <w:t xml:space="preserve">…………     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>podpis:…………………………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F601F2">
        <w:rPr>
          <w:rFonts w:asciiTheme="minorHAnsi" w:hAnsiTheme="minorHAnsi" w:cstheme="minorHAnsi"/>
          <w:sz w:val="22"/>
          <w:szCs w:val="22"/>
        </w:rPr>
        <w:t>…….…………………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  <w:sectPr w:rsidR="00F601F2" w:rsidRPr="00F601F2" w:rsidSect="0087621E">
          <w:headerReference w:type="default" r:id="rId8"/>
          <w:footerReference w:type="default" r:id="rId9"/>
          <w:pgSz w:w="16838" w:h="11906" w:orient="landscape"/>
          <w:pgMar w:top="1417" w:right="1417" w:bottom="1417" w:left="1724" w:header="142" w:footer="0" w:gutter="0"/>
          <w:cols w:space="708"/>
          <w:docGrid w:linePitch="360"/>
        </w:sectPr>
      </w:pPr>
    </w:p>
    <w:p w:rsidR="00F601F2" w:rsidRPr="00F601F2" w:rsidRDefault="00F601F2" w:rsidP="00F601F2">
      <w:pPr>
        <w:spacing w:before="298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1 do Zestawienia poniesionych wydatków inwestycyjnych </w:t>
      </w: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601F2" w:rsidRPr="00F601F2" w:rsidRDefault="00F601F2" w:rsidP="00F601F2">
      <w:pPr>
        <w:spacing w:after="52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jc w:val="center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b/>
          <w:sz w:val="22"/>
          <w:szCs w:val="22"/>
          <w:u w:val="single" w:color="000000"/>
        </w:rPr>
        <w:t>Oświadczenie</w:t>
      </w:r>
      <w:r w:rsidRPr="00F601F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601F2" w:rsidRPr="00F601F2" w:rsidRDefault="00F601F2" w:rsidP="00F601F2">
      <w:pPr>
        <w:spacing w:after="46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Pr="00F601F2" w:rsidRDefault="00F601F2" w:rsidP="00F601F2">
      <w:pPr>
        <w:jc w:val="both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>oświadczam, że dokonane zakupy wymienione w szczegółowym zestawieniu towarów i usług są zgodne z zatwierdzonym przez ProEco One spółkę z ograniczoną odpowiedzialnością biznes planem oraz ha</w:t>
      </w:r>
      <w:r w:rsidR="00AA7BA3">
        <w:rPr>
          <w:rFonts w:asciiTheme="minorHAnsi" w:hAnsiTheme="minorHAnsi" w:cstheme="minorHAnsi"/>
          <w:sz w:val="22"/>
          <w:szCs w:val="22"/>
        </w:rPr>
        <w:t>rmonogramem rzeczowo-finansowym</w:t>
      </w:r>
      <w:r w:rsidRPr="00F601F2">
        <w:rPr>
          <w:rFonts w:asciiTheme="minorHAnsi" w:hAnsiTheme="minorHAnsi" w:cstheme="minorHAnsi"/>
          <w:sz w:val="22"/>
          <w:szCs w:val="22"/>
        </w:rPr>
        <w:t xml:space="preserve"> z dnia ……………………… stanowiącymi załącznik do umowy nr ………………………………… realizowanej w ramach projektu „</w:t>
      </w:r>
      <w:r w:rsidR="00AA7BA3">
        <w:rPr>
          <w:rFonts w:asciiTheme="minorHAnsi" w:hAnsiTheme="minorHAnsi" w:cstheme="minorHAnsi"/>
          <w:sz w:val="22"/>
          <w:szCs w:val="22"/>
        </w:rPr>
        <w:t>OTWARCI NA ZMIANY</w:t>
      </w:r>
      <w:r w:rsidRPr="00F601F2">
        <w:rPr>
          <w:rFonts w:asciiTheme="minorHAnsi" w:hAnsiTheme="minorHAnsi" w:cstheme="minorHAnsi"/>
          <w:sz w:val="22"/>
          <w:szCs w:val="22"/>
        </w:rPr>
        <w:t xml:space="preserve">” . </w:t>
      </w:r>
    </w:p>
    <w:p w:rsidR="00F601F2" w:rsidRPr="00F601F2" w:rsidRDefault="00F601F2" w:rsidP="00F601F2">
      <w:pPr>
        <w:spacing w:after="45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01F2" w:rsidRDefault="00F601F2" w:rsidP="00F601F2">
      <w:pPr>
        <w:jc w:val="both"/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sz w:val="22"/>
          <w:szCs w:val="22"/>
        </w:rPr>
        <w:t xml:space="preserve">Prawidłowość wydatków potwierdzają następujące dokumenty: </w:t>
      </w:r>
    </w:p>
    <w:p w:rsidR="00AA7BA3" w:rsidRPr="00F601F2" w:rsidRDefault="00AA7BA3" w:rsidP="00F601F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601F2" w:rsidRPr="00AA7BA3" w:rsidRDefault="00F601F2" w:rsidP="00AA7BA3">
      <w:pPr>
        <w:numPr>
          <w:ilvl w:val="0"/>
          <w:numId w:val="45"/>
        </w:num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A7BA3">
        <w:rPr>
          <w:rFonts w:asciiTheme="minorHAnsi" w:hAnsiTheme="minorHAnsi" w:cstheme="minorHAnsi"/>
          <w:sz w:val="22"/>
          <w:szCs w:val="22"/>
        </w:rPr>
        <w:t xml:space="preserve">Potwierdzenia zapłaty dotyczące zakupionych towarów i usług (potwierdzenia przelewów) - …. sztuk </w:t>
      </w:r>
    </w:p>
    <w:p w:rsidR="00F601F2" w:rsidRPr="00AA7BA3" w:rsidRDefault="00F601F2" w:rsidP="00AA7BA3">
      <w:p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</w:p>
    <w:p w:rsidR="00F601F2" w:rsidRPr="00AA7BA3" w:rsidRDefault="00F601F2" w:rsidP="00AA7BA3">
      <w:pPr>
        <w:numPr>
          <w:ilvl w:val="0"/>
          <w:numId w:val="45"/>
        </w:num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A7BA3">
        <w:rPr>
          <w:rFonts w:asciiTheme="minorHAnsi" w:hAnsiTheme="minorHAnsi" w:cstheme="minorHAnsi"/>
          <w:sz w:val="22"/>
          <w:szCs w:val="22"/>
        </w:rPr>
        <w:t xml:space="preserve">Deklaracja pochodzenia środka trwałego w przypadku zakupu sprzętów używanych - …. sztuk (dotyczy/nie dotyczy) </w:t>
      </w:r>
    </w:p>
    <w:p w:rsidR="00F601F2" w:rsidRPr="00AA7BA3" w:rsidRDefault="00F601F2" w:rsidP="00AA7BA3">
      <w:p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</w:p>
    <w:p w:rsidR="00F601F2" w:rsidRPr="00AA7BA3" w:rsidRDefault="00F601F2" w:rsidP="00AA7BA3">
      <w:pPr>
        <w:numPr>
          <w:ilvl w:val="0"/>
          <w:numId w:val="45"/>
        </w:num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A7BA3">
        <w:rPr>
          <w:rFonts w:asciiTheme="minorHAnsi" w:hAnsiTheme="minorHAnsi" w:cstheme="minorHAnsi"/>
          <w:sz w:val="22"/>
          <w:szCs w:val="22"/>
        </w:rPr>
        <w:t xml:space="preserve">Polisa OC w przypadku zakupu środka transportu - .... sztuk  (dotyczy/nie dotyczy) </w:t>
      </w:r>
    </w:p>
    <w:p w:rsidR="00F601F2" w:rsidRPr="00AA7BA3" w:rsidRDefault="00F601F2" w:rsidP="00AA7BA3">
      <w:p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</w:p>
    <w:p w:rsidR="00F601F2" w:rsidRPr="00AA7BA3" w:rsidRDefault="00F601F2" w:rsidP="00AA7BA3">
      <w:pPr>
        <w:numPr>
          <w:ilvl w:val="0"/>
          <w:numId w:val="45"/>
        </w:numPr>
        <w:ind w:left="284" w:hanging="283"/>
        <w:jc w:val="both"/>
        <w:rPr>
          <w:rFonts w:asciiTheme="minorHAnsi" w:hAnsiTheme="minorHAnsi" w:cstheme="minorHAnsi"/>
          <w:sz w:val="22"/>
          <w:szCs w:val="22"/>
        </w:rPr>
      </w:pPr>
      <w:r w:rsidRPr="00AA7BA3">
        <w:rPr>
          <w:rFonts w:asciiTheme="minorHAnsi" w:hAnsiTheme="minorHAnsi" w:cstheme="minorHAnsi"/>
          <w:sz w:val="22"/>
          <w:szCs w:val="22"/>
        </w:rPr>
        <w:t xml:space="preserve">Potwierdzenie opłaty PCC w przypadku zakupu środku transportu - ..... sztuk (dotyczy/nie dotyczy)  </w:t>
      </w:r>
    </w:p>
    <w:p w:rsidR="00F601F2" w:rsidRPr="00AA7BA3" w:rsidRDefault="00F601F2" w:rsidP="00AA7BA3">
      <w:pPr>
        <w:rPr>
          <w:rFonts w:asciiTheme="minorHAnsi" w:hAnsiTheme="minorHAnsi" w:cstheme="minorHAnsi"/>
          <w:sz w:val="22"/>
          <w:szCs w:val="22"/>
        </w:rPr>
      </w:pPr>
      <w:r w:rsidRPr="00AA7BA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C236F" w:rsidRPr="00F601F2" w:rsidRDefault="00F601F2" w:rsidP="00AA7BA3">
      <w:pPr>
        <w:rPr>
          <w:rFonts w:asciiTheme="minorHAnsi" w:hAnsiTheme="minorHAnsi" w:cstheme="minorHAnsi"/>
          <w:sz w:val="22"/>
          <w:szCs w:val="22"/>
        </w:rPr>
      </w:pPr>
      <w:r w:rsidRPr="00F601F2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</w:p>
    <w:p w:rsidR="002F0F1A" w:rsidRPr="00F601F2" w:rsidRDefault="002F0F1A" w:rsidP="002F0F1A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7C236F" w:rsidRPr="00F601F2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C236F" w:rsidRPr="00F601F2" w:rsidTr="002B1D17">
        <w:tc>
          <w:tcPr>
            <w:tcW w:w="4530" w:type="dxa"/>
          </w:tcPr>
          <w:p w:rsidR="007C236F" w:rsidRPr="00F601F2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</w:t>
            </w:r>
          </w:p>
          <w:p w:rsidR="007C236F" w:rsidRPr="00F601F2" w:rsidRDefault="007C236F" w:rsidP="00AA7B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2F0F1A" w:rsidRPr="00F601F2">
              <w:rPr>
                <w:rFonts w:asciiTheme="minorHAnsi" w:hAnsiTheme="minorHAnsi" w:cstheme="minorHAnsi"/>
                <w:i/>
                <w:sz w:val="22"/>
                <w:szCs w:val="22"/>
              </w:rPr>
              <w:t>Miejscowość</w:t>
            </w:r>
            <w:r w:rsidR="00AA7BA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 </w:t>
            </w:r>
            <w:r w:rsidR="002F0F1A" w:rsidRPr="00F601F2">
              <w:rPr>
                <w:rFonts w:asciiTheme="minorHAnsi" w:hAnsiTheme="minorHAnsi" w:cstheme="minorHAnsi"/>
                <w:i/>
                <w:sz w:val="22"/>
                <w:szCs w:val="22"/>
              </w:rPr>
              <w:t>data</w:t>
            </w: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7C236F" w:rsidRPr="00F601F2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7C236F" w:rsidRPr="00F601F2" w:rsidRDefault="007C236F" w:rsidP="00AA7B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AA7BA3">
              <w:rPr>
                <w:rFonts w:asciiTheme="minorHAnsi" w:hAnsiTheme="minorHAnsi" w:cstheme="minorHAnsi"/>
                <w:i/>
                <w:sz w:val="22"/>
                <w:szCs w:val="22"/>
              </w:rPr>
              <w:t>Czytelny podpis Uczestnika</w:t>
            </w:r>
            <w:r w:rsidRPr="00F601F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7C236F" w:rsidRPr="00F601F2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8E65EA" w:rsidRPr="00F601F2" w:rsidRDefault="008E65EA" w:rsidP="008E65EA">
      <w:pPr>
        <w:tabs>
          <w:tab w:val="left" w:pos="5130"/>
        </w:tabs>
        <w:spacing w:line="360" w:lineRule="auto"/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17BDF" w:rsidRPr="00F601F2" w:rsidRDefault="00217BDF" w:rsidP="008E65EA">
      <w:pPr>
        <w:rPr>
          <w:rFonts w:asciiTheme="minorHAnsi" w:hAnsiTheme="minorHAnsi" w:cstheme="minorHAnsi"/>
          <w:sz w:val="22"/>
          <w:szCs w:val="22"/>
        </w:rPr>
      </w:pPr>
    </w:p>
    <w:sectPr w:rsidR="00217BDF" w:rsidRPr="00F601F2" w:rsidSect="00667F4C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1F2" w:rsidRDefault="00F601F2">
    <w:pPr>
      <w:pStyle w:val="Stopka"/>
    </w:pPr>
    <w:r>
      <w:rPr>
        <w:noProof/>
      </w:rPr>
      <w:drawing>
        <wp:anchor distT="0" distB="0" distL="114300" distR="114300" simplePos="0" relativeHeight="251668992" behindDoc="0" locked="0" layoutInCell="1" allowOverlap="1" wp14:anchorId="2D61D2C5" wp14:editId="1CDF946E">
          <wp:simplePos x="0" y="0"/>
          <wp:positionH relativeFrom="margin">
            <wp:align>right</wp:align>
          </wp:positionH>
          <wp:positionV relativeFrom="paragraph">
            <wp:posOffset>-460375</wp:posOffset>
          </wp:positionV>
          <wp:extent cx="1591310" cy="286385"/>
          <wp:effectExtent l="0" t="0" r="889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0" allowOverlap="1" wp14:anchorId="20E5DBE2" wp14:editId="2D312812">
          <wp:simplePos x="0" y="0"/>
          <wp:positionH relativeFrom="page">
            <wp:posOffset>780415</wp:posOffset>
          </wp:positionH>
          <wp:positionV relativeFrom="page">
            <wp:posOffset>6908800</wp:posOffset>
          </wp:positionV>
          <wp:extent cx="7023735" cy="194310"/>
          <wp:effectExtent l="0" t="0" r="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1F2" w:rsidRPr="009E2A42" w:rsidRDefault="00F601F2" w:rsidP="009E2A42">
    <w:pPr>
      <w:pStyle w:val="Nagwek"/>
      <w:tabs>
        <w:tab w:val="clear" w:pos="9072"/>
      </w:tabs>
      <w:ind w:left="-1134" w:right="-1134"/>
      <w:jc w:val="center"/>
    </w:pPr>
    <w:r>
      <w:rPr>
        <w:noProof/>
      </w:rPr>
      <w:drawing>
        <wp:anchor distT="0" distB="0" distL="114300" distR="114300" simplePos="0" relativeHeight="251664896" behindDoc="0" locked="0" layoutInCell="0" allowOverlap="1" wp14:anchorId="4A21EC7F" wp14:editId="127AB38F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019925" cy="752475"/>
          <wp:effectExtent l="0" t="0" r="9525" b="9525"/>
          <wp:wrapNone/>
          <wp:docPr id="1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125D8F"/>
    <w:multiLevelType w:val="hybridMultilevel"/>
    <w:tmpl w:val="E78C91B8"/>
    <w:lvl w:ilvl="0" w:tplc="0415000F">
      <w:start w:val="1"/>
      <w:numFmt w:val="decimal"/>
      <w:lvlText w:val="%1."/>
      <w:lvlJc w:val="left"/>
      <w:pPr>
        <w:ind w:left="1287"/>
      </w:pPr>
      <w:rPr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2C1DEC">
      <w:start w:val="1"/>
      <w:numFmt w:val="lowerLetter"/>
      <w:lvlText w:val="%2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D42902">
      <w:start w:val="1"/>
      <w:numFmt w:val="lowerRoman"/>
      <w:lvlText w:val="%3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C537E">
      <w:start w:val="1"/>
      <w:numFmt w:val="decimal"/>
      <w:lvlText w:val="%4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644F56">
      <w:start w:val="1"/>
      <w:numFmt w:val="lowerLetter"/>
      <w:lvlText w:val="%5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4D9A6">
      <w:start w:val="1"/>
      <w:numFmt w:val="lowerRoman"/>
      <w:lvlText w:val="%6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E9F70">
      <w:start w:val="1"/>
      <w:numFmt w:val="decimal"/>
      <w:lvlText w:val="%7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CA4B9E">
      <w:start w:val="1"/>
      <w:numFmt w:val="lowerLetter"/>
      <w:lvlText w:val="%8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ACE8E">
      <w:start w:val="1"/>
      <w:numFmt w:val="lowerRoman"/>
      <w:lvlText w:val="%9"/>
      <w:lvlJc w:val="left"/>
      <w:pPr>
        <w:ind w:left="7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39681C03"/>
    <w:multiLevelType w:val="hybridMultilevel"/>
    <w:tmpl w:val="CA2A567E"/>
    <w:lvl w:ilvl="0" w:tplc="0415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7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5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4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41"/>
  </w:num>
  <w:num w:numId="7">
    <w:abstractNumId w:val="24"/>
  </w:num>
  <w:num w:numId="8">
    <w:abstractNumId w:val="39"/>
  </w:num>
  <w:num w:numId="9">
    <w:abstractNumId w:val="11"/>
  </w:num>
  <w:num w:numId="10">
    <w:abstractNumId w:val="22"/>
  </w:num>
  <w:num w:numId="11">
    <w:abstractNumId w:val="31"/>
  </w:num>
  <w:num w:numId="12">
    <w:abstractNumId w:val="8"/>
  </w:num>
  <w:num w:numId="13">
    <w:abstractNumId w:val="38"/>
  </w:num>
  <w:num w:numId="14">
    <w:abstractNumId w:val="35"/>
  </w:num>
  <w:num w:numId="15">
    <w:abstractNumId w:val="42"/>
  </w:num>
  <w:num w:numId="16">
    <w:abstractNumId w:val="36"/>
  </w:num>
  <w:num w:numId="17">
    <w:abstractNumId w:val="44"/>
  </w:num>
  <w:num w:numId="18">
    <w:abstractNumId w:val="3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7"/>
  </w:num>
  <w:num w:numId="28">
    <w:abstractNumId w:val="28"/>
  </w:num>
  <w:num w:numId="29">
    <w:abstractNumId w:val="10"/>
  </w:num>
  <w:num w:numId="30">
    <w:abstractNumId w:val="29"/>
  </w:num>
  <w:num w:numId="31">
    <w:abstractNumId w:val="23"/>
  </w:num>
  <w:num w:numId="32">
    <w:abstractNumId w:val="33"/>
  </w:num>
  <w:num w:numId="33">
    <w:abstractNumId w:val="40"/>
  </w:num>
  <w:num w:numId="34">
    <w:abstractNumId w:val="43"/>
  </w:num>
  <w:num w:numId="35">
    <w:abstractNumId w:val="37"/>
  </w:num>
  <w:num w:numId="36">
    <w:abstractNumId w:val="12"/>
  </w:num>
  <w:num w:numId="37">
    <w:abstractNumId w:val="19"/>
  </w:num>
  <w:num w:numId="38">
    <w:abstractNumId w:val="21"/>
  </w:num>
  <w:num w:numId="39">
    <w:abstractNumId w:val="9"/>
  </w:num>
  <w:num w:numId="40">
    <w:abstractNumId w:val="20"/>
  </w:num>
  <w:num w:numId="41">
    <w:abstractNumId w:val="25"/>
  </w:num>
  <w:num w:numId="42">
    <w:abstractNumId w:val="15"/>
  </w:num>
  <w:num w:numId="43">
    <w:abstractNumId w:val="32"/>
  </w:num>
  <w:num w:numId="44">
    <w:abstractNumId w:val="26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3654"/>
    <w:rsid w:val="001950DD"/>
    <w:rsid w:val="001A2961"/>
    <w:rsid w:val="001B210F"/>
    <w:rsid w:val="00217BDF"/>
    <w:rsid w:val="00241C1F"/>
    <w:rsid w:val="002425AE"/>
    <w:rsid w:val="002C6138"/>
    <w:rsid w:val="002C6347"/>
    <w:rsid w:val="002F0F1A"/>
    <w:rsid w:val="002F350F"/>
    <w:rsid w:val="003008F6"/>
    <w:rsid w:val="0030180A"/>
    <w:rsid w:val="0031439E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E65E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A7BA3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2BCB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601F2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601F2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601F2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F8816-1AD4-40FD-AF1A-42E767F5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</TotalTime>
  <Pages>2</Pages>
  <Words>231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2017-12-04T19:32:00Z</cp:lastPrinted>
  <dcterms:created xsi:type="dcterms:W3CDTF">2017-12-10T02:11:00Z</dcterms:created>
  <dcterms:modified xsi:type="dcterms:W3CDTF">2018-01-08T11:43:00Z</dcterms:modified>
</cp:coreProperties>
</file>